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F0C92" w14:textId="77777777" w:rsidR="00F0582D" w:rsidRDefault="00F0582D" w:rsidP="00F058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D222470" w14:textId="77777777" w:rsidR="00F0582D" w:rsidRDefault="00F0582D" w:rsidP="00F058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Stamford, Lincolnshire. Goldsmith.</w:t>
      </w:r>
    </w:p>
    <w:p w14:paraId="51DCD000" w14:textId="77777777" w:rsidR="00F0582D" w:rsidRDefault="00F0582D" w:rsidP="00F0582D">
      <w:pPr>
        <w:pStyle w:val="NoSpacing"/>
        <w:rPr>
          <w:rFonts w:cs="Times New Roman"/>
          <w:szCs w:val="24"/>
        </w:rPr>
      </w:pPr>
    </w:p>
    <w:p w14:paraId="1F247ED2" w14:textId="77777777" w:rsidR="00F0582D" w:rsidRDefault="00F0582D" w:rsidP="00F0582D">
      <w:pPr>
        <w:pStyle w:val="NoSpacing"/>
        <w:rPr>
          <w:rFonts w:cs="Times New Roman"/>
          <w:szCs w:val="24"/>
        </w:rPr>
      </w:pPr>
    </w:p>
    <w:p w14:paraId="56220A91" w14:textId="77777777" w:rsidR="00F0582D" w:rsidRDefault="00F0582D" w:rsidP="00F0582D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Sapcote</w:t>
      </w:r>
      <w:proofErr w:type="spellEnd"/>
      <w:r>
        <w:rPr>
          <w:rFonts w:cs="Times New Roman"/>
          <w:szCs w:val="24"/>
        </w:rPr>
        <w:t>(q.v.) brought a plaint of trespass and assault of a servant against him and two others.</w:t>
      </w:r>
    </w:p>
    <w:p w14:paraId="72FC3311" w14:textId="77777777" w:rsidR="00F0582D" w:rsidRDefault="00F0582D" w:rsidP="00F058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03FFD93" w14:textId="77777777" w:rsidR="00F0582D" w:rsidRDefault="00F0582D" w:rsidP="00F0582D">
      <w:pPr>
        <w:pStyle w:val="NoSpacing"/>
        <w:rPr>
          <w:rFonts w:cs="Times New Roman"/>
          <w:szCs w:val="24"/>
        </w:rPr>
      </w:pPr>
    </w:p>
    <w:p w14:paraId="41EFC78B" w14:textId="77777777" w:rsidR="00F0582D" w:rsidRDefault="00F0582D" w:rsidP="00F0582D">
      <w:pPr>
        <w:pStyle w:val="NoSpacing"/>
        <w:rPr>
          <w:rFonts w:cs="Times New Roman"/>
          <w:szCs w:val="24"/>
        </w:rPr>
      </w:pPr>
    </w:p>
    <w:p w14:paraId="26C702DA" w14:textId="77777777" w:rsidR="00F0582D" w:rsidRDefault="00F0582D" w:rsidP="00F058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2024</w:t>
      </w:r>
    </w:p>
    <w:p w14:paraId="30834F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0A35A7" w14:textId="77777777" w:rsidR="00F0582D" w:rsidRDefault="00F0582D" w:rsidP="009139A6">
      <w:r>
        <w:separator/>
      </w:r>
    </w:p>
  </w:endnote>
  <w:endnote w:type="continuationSeparator" w:id="0">
    <w:p w14:paraId="725246D9" w14:textId="77777777" w:rsidR="00F0582D" w:rsidRDefault="00F058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BED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E04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017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75D03" w14:textId="77777777" w:rsidR="00F0582D" w:rsidRDefault="00F0582D" w:rsidP="009139A6">
      <w:r>
        <w:separator/>
      </w:r>
    </w:p>
  </w:footnote>
  <w:footnote w:type="continuationSeparator" w:id="0">
    <w:p w14:paraId="51D3A0CF" w14:textId="77777777" w:rsidR="00F0582D" w:rsidRDefault="00F058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75A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846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B86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2D"/>
    <w:rsid w:val="000666E0"/>
    <w:rsid w:val="000E29E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0582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E54C9"/>
  <w15:chartTrackingRefBased/>
  <w15:docId w15:val="{79E74B3D-0696-4A92-8DE4-857EF438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058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2024-05-20T11:00:00Z</dcterms:created>
  <dcterms:modified xsi:type="dcterms:W3CDTF">2024-05-20T11:01:00Z</dcterms:modified>
</cp:coreProperties>
</file>